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87CE" w14:textId="5C5D82F6" w:rsidR="001D0452" w:rsidRDefault="007E1862" w:rsidP="001D0452">
      <w:pPr>
        <w:pStyle w:val="Heading1"/>
      </w:pPr>
      <w:r>
        <w:t>Communicare</w:t>
      </w:r>
      <w:r w:rsidRPr="006E1BFB">
        <w:t xml:space="preserve"> Software</w:t>
      </w:r>
    </w:p>
    <w:p w14:paraId="37A7352F" w14:textId="26B0FE82" w:rsidR="007E1862" w:rsidRPr="006E1BFB" w:rsidRDefault="00611F34" w:rsidP="001D0452">
      <w:pPr>
        <w:pStyle w:val="Heading2"/>
      </w:pPr>
      <w:r w:rsidRPr="006E1BFB">
        <w:t xml:space="preserve">Importing a Word Processor Template </w:t>
      </w:r>
    </w:p>
    <w:p w14:paraId="50E69830" w14:textId="2538CFE5" w:rsidR="005F294B" w:rsidRDefault="007E1862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t xml:space="preserve">Select </w:t>
      </w:r>
      <w:r w:rsidRPr="007E1862">
        <w:rPr>
          <w:b/>
          <w:bCs/>
        </w:rPr>
        <w:t>Tools</w:t>
      </w:r>
      <w:r>
        <w:t xml:space="preserve"> and then </w:t>
      </w:r>
      <w:r w:rsidRPr="007E1862">
        <w:rPr>
          <w:b/>
          <w:bCs/>
        </w:rPr>
        <w:t>Communicare Templates</w:t>
      </w:r>
      <w:r>
        <w:t xml:space="preserve"> </w:t>
      </w:r>
    </w:p>
    <w:p w14:paraId="50C8F311" w14:textId="7F7B6FD9" w:rsidR="00944023" w:rsidRPr="00944023" w:rsidRDefault="00944023" w:rsidP="00D97D22">
      <w:pPr>
        <w:spacing w:before="0" w:after="0" w:line="240" w:lineRule="auto"/>
      </w:pPr>
      <w:r w:rsidRPr="00F008A6">
        <w:drawing>
          <wp:inline distT="0" distB="0" distL="0" distR="0" wp14:anchorId="3D7EE72C" wp14:editId="487748E4">
            <wp:extent cx="4152900" cy="3160395"/>
            <wp:effectExtent l="152400" t="152400" r="361950" b="3638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160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6EFE9D7" w14:textId="19701878" w:rsidR="00944023" w:rsidRDefault="00944023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t xml:space="preserve">The template screen will open. Click on the </w:t>
      </w:r>
      <w:r w:rsidRPr="007E1862">
        <w:rPr>
          <w:b/>
          <w:bCs/>
        </w:rPr>
        <w:t>Green Plus Sign</w:t>
      </w:r>
      <w:r>
        <w:t>.</w:t>
      </w:r>
    </w:p>
    <w:p w14:paraId="368BC780" w14:textId="0EAC2076" w:rsidR="00AA0AED" w:rsidRDefault="00AA0AED" w:rsidP="00AA0AED">
      <w:r w:rsidRPr="00AA0AED">
        <w:drawing>
          <wp:inline distT="0" distB="0" distL="0" distR="0" wp14:anchorId="64A913C2" wp14:editId="34C32A7E">
            <wp:extent cx="5508000" cy="3135591"/>
            <wp:effectExtent l="0" t="0" r="0" b="0"/>
            <wp:docPr id="186624710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000" cy="3135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FB252" w14:textId="3FD396BF" w:rsidR="0057380B" w:rsidRPr="0057380B" w:rsidRDefault="0057380B" w:rsidP="008F520B">
      <w:pPr>
        <w:spacing w:before="0" w:after="0" w:line="240" w:lineRule="auto"/>
        <w:ind w:left="-900"/>
      </w:pPr>
    </w:p>
    <w:p w14:paraId="01B581D5" w14:textId="56263F08" w:rsidR="001A6C70" w:rsidRDefault="001A6C70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lastRenderedPageBreak/>
        <w:t xml:space="preserve">Click on </w:t>
      </w:r>
      <w:r w:rsidRPr="001A6C70">
        <w:rPr>
          <w:b/>
          <w:bCs/>
        </w:rPr>
        <w:t>Edit Document Template</w:t>
      </w:r>
      <w:r>
        <w:t xml:space="preserve"> and a blank template will appear.</w:t>
      </w:r>
    </w:p>
    <w:p w14:paraId="375511A4" w14:textId="02588947" w:rsidR="001A6C70" w:rsidRDefault="001A6C70" w:rsidP="00D97D22">
      <w:pPr>
        <w:spacing w:before="0"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50E3B" wp14:editId="7324EDE3">
                <wp:simplePos x="0" y="0"/>
                <wp:positionH relativeFrom="column">
                  <wp:posOffset>1114545</wp:posOffset>
                </wp:positionH>
                <wp:positionV relativeFrom="paragraph">
                  <wp:posOffset>1511791</wp:posOffset>
                </wp:positionV>
                <wp:extent cx="1718310" cy="354330"/>
                <wp:effectExtent l="19050" t="19050" r="15240" b="26670"/>
                <wp:wrapNone/>
                <wp:docPr id="1398749874" name="Oval 1515164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35433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577675" id="Oval 1515164829" o:spid="_x0000_s1026" style="position:absolute;margin-left:87.75pt;margin-top:119.05pt;width:135.3pt;height:27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" filled="f" strokecolor="red" strokeweight="3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4BB6170B" wp14:editId="2F96650A">
            <wp:extent cx="3985895" cy="2239645"/>
            <wp:effectExtent l="152400" t="152400" r="357505" b="370205"/>
            <wp:docPr id="611004110" name="Picture 1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004110" name="Picture 12" descr="A screenshot of a compu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895" cy="22396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235618" w14:textId="20B03D1A" w:rsidR="000701A8" w:rsidRDefault="001A6C70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t xml:space="preserve">Open the document you wish to import as your template from your downloads, USB, or saved computer file. </w:t>
      </w:r>
      <w:r w:rsidR="000701A8">
        <w:t xml:space="preserve">Highlight (or select all using Ctrl + A or Select All from the Select drop-down) the entire document text. </w:t>
      </w:r>
    </w:p>
    <w:p w14:paraId="7E18A8B2" w14:textId="0D15F9F8" w:rsidR="000701A8" w:rsidRDefault="000701A8" w:rsidP="00D97D22">
      <w:pPr>
        <w:spacing w:before="0" w:after="0" w:line="240" w:lineRule="auto"/>
      </w:pPr>
      <w:r w:rsidRPr="000701A8">
        <w:rPr>
          <w:noProof/>
        </w:rPr>
        <w:drawing>
          <wp:inline distT="0" distB="0" distL="0" distR="0" wp14:anchorId="15FFF0E3" wp14:editId="16240E03">
            <wp:extent cx="5508000" cy="2862622"/>
            <wp:effectExtent l="152400" t="152400" r="359410" b="356870"/>
            <wp:docPr id="144549102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91023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6262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892C698" w14:textId="6820DB55" w:rsidR="000701A8" w:rsidRDefault="000701A8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t xml:space="preserve">Then Copy the text (Ctrl + </w:t>
      </w:r>
      <w:r w:rsidR="0092650C">
        <w:t>C</w:t>
      </w:r>
      <w:r>
        <w:t xml:space="preserve">) or Right Click Mouse and click Copy. </w:t>
      </w:r>
    </w:p>
    <w:p w14:paraId="540501EB" w14:textId="3EF498B2" w:rsidR="000701A8" w:rsidRDefault="000701A8" w:rsidP="00D97D22">
      <w:pPr>
        <w:spacing w:before="0" w:after="0" w:line="240" w:lineRule="auto"/>
      </w:pPr>
      <w:r w:rsidRPr="00C2373A">
        <w:drawing>
          <wp:inline distT="0" distB="0" distL="0" distR="0" wp14:anchorId="02F09D52" wp14:editId="7D17E7A7">
            <wp:extent cx="5508000" cy="2885811"/>
            <wp:effectExtent l="152400" t="152400" r="359410" b="353060"/>
            <wp:docPr id="79192504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925044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858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9C6C3A" w14:textId="28AEFD3C" w:rsidR="000701A8" w:rsidRDefault="000701A8" w:rsidP="00F543B3">
      <w:pPr>
        <w:pStyle w:val="ListParagraph"/>
        <w:keepNext/>
        <w:numPr>
          <w:ilvl w:val="0"/>
          <w:numId w:val="1"/>
        </w:numPr>
        <w:spacing w:before="210" w:after="60"/>
      </w:pPr>
      <w:r w:rsidRPr="000701A8">
        <w:rPr>
          <w:b/>
          <w:bCs/>
        </w:rPr>
        <w:t>Paste</w:t>
      </w:r>
      <w:r>
        <w:t xml:space="preserve"> (File – Paste or Ctrl +V) the text you have copied into the blank Communicare Template screen. Close the Letter Template Document.</w:t>
      </w:r>
    </w:p>
    <w:p w14:paraId="11D46CD4" w14:textId="1F750E25" w:rsidR="000701A8" w:rsidRDefault="000701A8" w:rsidP="00D97D22">
      <w:pPr>
        <w:spacing w:before="0" w:after="0" w:line="240" w:lineRule="auto"/>
      </w:pPr>
      <w:r>
        <w:rPr>
          <w:noProof/>
        </w:rPr>
        <w:drawing>
          <wp:inline distT="0" distB="0" distL="0" distR="0" wp14:anchorId="4C336959" wp14:editId="4DFAAD64">
            <wp:extent cx="5508000" cy="2941717"/>
            <wp:effectExtent l="152400" t="152400" r="359410" b="354330"/>
            <wp:docPr id="13" name="Picture 1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screenshot of a computer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9417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56360D" w14:textId="77777777" w:rsidR="000701A8" w:rsidRDefault="000701A8" w:rsidP="00D97D22">
      <w:pPr>
        <w:spacing w:before="0" w:after="0" w:line="240" w:lineRule="auto"/>
      </w:pPr>
    </w:p>
    <w:p w14:paraId="14CDBDC6" w14:textId="531663F8" w:rsidR="000701A8" w:rsidRPr="00990EB5" w:rsidRDefault="000701A8" w:rsidP="00F543B3">
      <w:pPr>
        <w:pStyle w:val="ListParagraph"/>
        <w:keepNext/>
        <w:numPr>
          <w:ilvl w:val="0"/>
          <w:numId w:val="1"/>
        </w:numPr>
        <w:spacing w:before="210" w:after="60"/>
      </w:pPr>
      <w:r>
        <w:t xml:space="preserve">Add a Template Name, Document Type Description, Viewing Rights and Default Topic and then </w:t>
      </w:r>
      <w:r w:rsidRPr="000701A8">
        <w:rPr>
          <w:b/>
          <w:bCs/>
        </w:rPr>
        <w:t>Save.</w:t>
      </w:r>
    </w:p>
    <w:p w14:paraId="72F832FF" w14:textId="7E2EFF21" w:rsidR="000701A8" w:rsidRDefault="003013F2" w:rsidP="003013F2">
      <w:r w:rsidRPr="003013F2">
        <w:drawing>
          <wp:inline distT="0" distB="0" distL="0" distR="0" wp14:anchorId="3F4B5EF8" wp14:editId="524C136C">
            <wp:extent cx="5508000" cy="3192761"/>
            <wp:effectExtent l="152400" t="152400" r="359410" b="370205"/>
            <wp:docPr id="19761598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15983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3192761"/>
                    </a:xfrm>
                    <a:prstGeom prst="rect">
                      <a:avLst/>
                    </a:prstGeom>
                    <a:effectLst>
                      <a:outerShdw blurRad="292100" dist="139700" dir="2700000" algn="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0701A8" w:rsidSect="00511F8F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992" w:bottom="142" w:left="992" w:header="14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F27B" w14:textId="77777777" w:rsidR="00F67E19" w:rsidRDefault="00F67E19" w:rsidP="00FF3DCF">
      <w:pPr>
        <w:spacing w:before="0" w:after="0" w:line="240" w:lineRule="auto"/>
      </w:pPr>
      <w:r>
        <w:separator/>
      </w:r>
    </w:p>
  </w:endnote>
  <w:endnote w:type="continuationSeparator" w:id="0">
    <w:p w14:paraId="21384416" w14:textId="77777777" w:rsidR="00F67E19" w:rsidRDefault="00F67E19" w:rsidP="00FF3D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cordW00-Light">
    <w:altName w:val="Calibri"/>
    <w:panose1 w:val="02000000000000000000"/>
    <w:charset w:val="00"/>
    <w:family w:val="auto"/>
    <w:pitch w:val="variable"/>
    <w:sig w:usb0="8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22804"/>
      <w:docPartObj>
        <w:docPartGallery w:val="Page Numbers (Bottom of Page)"/>
        <w:docPartUnique/>
      </w:docPartObj>
    </w:sdtPr>
    <w:sdtContent>
      <w:p w14:paraId="59DB74CB" w14:textId="13C18F85" w:rsidR="005756A7" w:rsidRDefault="005756A7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37D8709B" w14:textId="77777777" w:rsidR="005756A7" w:rsidRDefault="00575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4423093"/>
      <w:docPartObj>
        <w:docPartGallery w:val="Page Numbers (Bottom of Page)"/>
        <w:docPartUnique/>
      </w:docPartObj>
    </w:sdtPr>
    <w:sdtContent>
      <w:p w14:paraId="07C547D8" w14:textId="28CE7716" w:rsidR="005756A7" w:rsidRDefault="005756A7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025EBEAB" w14:textId="77777777" w:rsidR="005756A7" w:rsidRDefault="00575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BCAF" w14:textId="77777777" w:rsidR="00F67E19" w:rsidRDefault="00F67E19" w:rsidP="00FF3DCF">
      <w:pPr>
        <w:spacing w:before="0" w:after="0" w:line="240" w:lineRule="auto"/>
      </w:pPr>
      <w:r>
        <w:separator/>
      </w:r>
    </w:p>
  </w:footnote>
  <w:footnote w:type="continuationSeparator" w:id="0">
    <w:p w14:paraId="243E881B" w14:textId="77777777" w:rsidR="00F67E19" w:rsidRDefault="00F67E19" w:rsidP="00FF3D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91EA" w14:textId="78C34E70" w:rsidR="00FF3DCF" w:rsidRPr="00516E78" w:rsidRDefault="00FF3DCF" w:rsidP="00516E78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</w:rPr>
      <w:tab/>
      <w:t xml:space="preserve">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0BAE" w14:textId="3AA22070" w:rsidR="00717BC7" w:rsidRPr="000C3165" w:rsidRDefault="000C3165" w:rsidP="000C3165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  <w:noProof/>
      </w:rPr>
      <w:drawing>
        <wp:anchor distT="0" distB="0" distL="114300" distR="114300" simplePos="0" relativeHeight="251674112" behindDoc="1" locked="0" layoutInCell="1" allowOverlap="1" wp14:anchorId="2587E34C" wp14:editId="6927B02D">
          <wp:simplePos x="0" y="0"/>
          <wp:positionH relativeFrom="column">
            <wp:posOffset>3942080</wp:posOffset>
          </wp:positionH>
          <wp:positionV relativeFrom="paragraph">
            <wp:posOffset>-542925</wp:posOffset>
          </wp:positionV>
          <wp:extent cx="2604135" cy="806450"/>
          <wp:effectExtent l="0" t="0" r="5715" b="0"/>
          <wp:wrapTight wrapText="bothSides">
            <wp:wrapPolygon edited="0">
              <wp:start x="2212" y="0"/>
              <wp:lineTo x="158" y="8164"/>
              <wp:lineTo x="0" y="10715"/>
              <wp:lineTo x="0" y="17858"/>
              <wp:lineTo x="790" y="20920"/>
              <wp:lineTo x="17381" y="20920"/>
              <wp:lineTo x="17223" y="16838"/>
              <wp:lineTo x="17065" y="16328"/>
              <wp:lineTo x="21489" y="14287"/>
              <wp:lineTo x="21489" y="8164"/>
              <wp:lineTo x="18487" y="8164"/>
              <wp:lineTo x="18645" y="5102"/>
              <wp:lineTo x="12641" y="510"/>
              <wp:lineTo x="7743" y="0"/>
              <wp:lineTo x="2212" y="0"/>
            </wp:wrapPolygon>
          </wp:wrapTight>
          <wp:docPr id="58666350" name="Picture 58666350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04135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3DCF">
      <w:rPr>
        <w:rFonts w:eastAsia="Verdana" w:cs="Times New Roman"/>
      </w:rPr>
      <w:tab/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07B16"/>
    <w:multiLevelType w:val="hybridMultilevel"/>
    <w:tmpl w:val="CCCC602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02646"/>
    <w:multiLevelType w:val="hybridMultilevel"/>
    <w:tmpl w:val="CCCC60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249E4"/>
    <w:multiLevelType w:val="hybridMultilevel"/>
    <w:tmpl w:val="596277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6F542E"/>
    <w:multiLevelType w:val="hybridMultilevel"/>
    <w:tmpl w:val="43FC6D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277AB"/>
    <w:multiLevelType w:val="hybridMultilevel"/>
    <w:tmpl w:val="596277F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B56393"/>
    <w:multiLevelType w:val="multilevel"/>
    <w:tmpl w:val="84C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B434F2"/>
    <w:multiLevelType w:val="hybridMultilevel"/>
    <w:tmpl w:val="452C2F92"/>
    <w:lvl w:ilvl="0" w:tplc="4628D11C">
      <w:start w:val="1"/>
      <w:numFmt w:val="bullet"/>
      <w:pStyle w:val="NoSpacing"/>
      <w:lvlText w:val=""/>
      <w:lvlJc w:val="left"/>
      <w:pPr>
        <w:ind w:left="720" w:hanging="360"/>
      </w:pPr>
      <w:rPr>
        <w:rFonts w:ascii="Symbol" w:hAnsi="Symbol" w:hint="default"/>
        <w:color w:val="196B24" w:themeColor="accent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43C85"/>
    <w:multiLevelType w:val="multilevel"/>
    <w:tmpl w:val="DF348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5263">
    <w:abstractNumId w:val="0"/>
  </w:num>
  <w:num w:numId="2" w16cid:durableId="385615391">
    <w:abstractNumId w:val="1"/>
  </w:num>
  <w:num w:numId="3" w16cid:durableId="608700482">
    <w:abstractNumId w:val="6"/>
  </w:num>
  <w:num w:numId="4" w16cid:durableId="511185065">
    <w:abstractNumId w:val="3"/>
  </w:num>
  <w:num w:numId="5" w16cid:durableId="1867212441">
    <w:abstractNumId w:val="7"/>
  </w:num>
  <w:num w:numId="6" w16cid:durableId="948658232">
    <w:abstractNumId w:val="5"/>
  </w:num>
  <w:num w:numId="7" w16cid:durableId="1175651726">
    <w:abstractNumId w:val="4"/>
  </w:num>
  <w:num w:numId="8" w16cid:durableId="2002536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ttachedTemplate r:id="rId1"/>
  <w:linkStyles/>
  <w:defaultTabStop w:val="720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54"/>
    <w:rsid w:val="00034C20"/>
    <w:rsid w:val="000701A8"/>
    <w:rsid w:val="000C3165"/>
    <w:rsid w:val="000E0E13"/>
    <w:rsid w:val="001477EC"/>
    <w:rsid w:val="00163C45"/>
    <w:rsid w:val="00181A52"/>
    <w:rsid w:val="001968AB"/>
    <w:rsid w:val="001A2328"/>
    <w:rsid w:val="001A6C70"/>
    <w:rsid w:val="001D0452"/>
    <w:rsid w:val="001D3F4C"/>
    <w:rsid w:val="00261B1A"/>
    <w:rsid w:val="00265A80"/>
    <w:rsid w:val="002C150E"/>
    <w:rsid w:val="002F2343"/>
    <w:rsid w:val="003013F2"/>
    <w:rsid w:val="003077C6"/>
    <w:rsid w:val="00346702"/>
    <w:rsid w:val="003614C5"/>
    <w:rsid w:val="00376088"/>
    <w:rsid w:val="003957CA"/>
    <w:rsid w:val="003D0877"/>
    <w:rsid w:val="004F3480"/>
    <w:rsid w:val="00511F8F"/>
    <w:rsid w:val="00516E78"/>
    <w:rsid w:val="005507DE"/>
    <w:rsid w:val="005605FA"/>
    <w:rsid w:val="0057380B"/>
    <w:rsid w:val="005756A7"/>
    <w:rsid w:val="00596554"/>
    <w:rsid w:val="005B25B8"/>
    <w:rsid w:val="005C4E42"/>
    <w:rsid w:val="005F294B"/>
    <w:rsid w:val="00611F34"/>
    <w:rsid w:val="00666BF5"/>
    <w:rsid w:val="006C4F90"/>
    <w:rsid w:val="006F7BA9"/>
    <w:rsid w:val="00717BC7"/>
    <w:rsid w:val="00770BC3"/>
    <w:rsid w:val="007C00F3"/>
    <w:rsid w:val="007D701E"/>
    <w:rsid w:val="007E1862"/>
    <w:rsid w:val="00847616"/>
    <w:rsid w:val="008F520B"/>
    <w:rsid w:val="0092650C"/>
    <w:rsid w:val="00944023"/>
    <w:rsid w:val="00956904"/>
    <w:rsid w:val="00990EB5"/>
    <w:rsid w:val="009D14BD"/>
    <w:rsid w:val="00A86037"/>
    <w:rsid w:val="00AA0AED"/>
    <w:rsid w:val="00AF10FD"/>
    <w:rsid w:val="00B34D95"/>
    <w:rsid w:val="00B36D50"/>
    <w:rsid w:val="00B42C6C"/>
    <w:rsid w:val="00B934B9"/>
    <w:rsid w:val="00BC5303"/>
    <w:rsid w:val="00C2373A"/>
    <w:rsid w:val="00C640B3"/>
    <w:rsid w:val="00C8388B"/>
    <w:rsid w:val="00CB3125"/>
    <w:rsid w:val="00CC4C86"/>
    <w:rsid w:val="00D67F8B"/>
    <w:rsid w:val="00D878FF"/>
    <w:rsid w:val="00D97D22"/>
    <w:rsid w:val="00DC6B2B"/>
    <w:rsid w:val="00E01D04"/>
    <w:rsid w:val="00E16E81"/>
    <w:rsid w:val="00E6545F"/>
    <w:rsid w:val="00E73FF7"/>
    <w:rsid w:val="00F008A6"/>
    <w:rsid w:val="00F17C34"/>
    <w:rsid w:val="00F43138"/>
    <w:rsid w:val="00F543B3"/>
    <w:rsid w:val="00F67E19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90F43"/>
  <w15:chartTrackingRefBased/>
  <w15:docId w15:val="{33429829-50F2-4C44-A90A-C4196763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165"/>
    <w:pPr>
      <w:spacing w:before="200" w:after="20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paragraph" w:styleId="Heading1">
    <w:name w:val="heading 1"/>
    <w:aliases w:val="LFA Main Heading"/>
    <w:basedOn w:val="Normal"/>
    <w:next w:val="Normal"/>
    <w:link w:val="Heading1Char"/>
    <w:autoRedefine/>
    <w:uiPriority w:val="9"/>
    <w:qFormat/>
    <w:rsid w:val="001D0452"/>
    <w:pPr>
      <w:keepNext/>
      <w:keepLines/>
      <w:spacing w:before="240" w:after="120"/>
      <w:outlineLvl w:val="0"/>
    </w:pPr>
    <w:rPr>
      <w:rFonts w:eastAsiaTheme="majorEastAsia" w:cstheme="majorBidi"/>
      <w:b/>
      <w:color w:val="15873E"/>
      <w:sz w:val="36"/>
      <w:szCs w:val="32"/>
      <w:lang w:val="en-AU"/>
    </w:rPr>
  </w:style>
  <w:style w:type="paragraph" w:styleId="Heading2">
    <w:name w:val="heading 2"/>
    <w:aliases w:val="LFA Sub Heading 1"/>
    <w:basedOn w:val="Normal"/>
    <w:next w:val="Normal"/>
    <w:link w:val="Heading2Char"/>
    <w:autoRedefine/>
    <w:uiPriority w:val="9"/>
    <w:unhideWhenUsed/>
    <w:qFormat/>
    <w:rsid w:val="00181A52"/>
    <w:pPr>
      <w:keepNext/>
      <w:keepLines/>
      <w:spacing w:before="120" w:after="120"/>
      <w:outlineLvl w:val="1"/>
    </w:pPr>
    <w:rPr>
      <w:rFonts w:eastAsiaTheme="majorEastAsia" w:cstheme="majorBidi"/>
      <w:color w:val="15873E"/>
      <w:sz w:val="28"/>
      <w:szCs w:val="26"/>
    </w:rPr>
  </w:style>
  <w:style w:type="paragraph" w:styleId="Heading3">
    <w:name w:val="heading 3"/>
    <w:aliases w:val="LFA Sub heading 2"/>
    <w:basedOn w:val="Normal"/>
    <w:next w:val="Normal"/>
    <w:link w:val="Heading3Char"/>
    <w:uiPriority w:val="9"/>
    <w:unhideWhenUsed/>
    <w:qFormat/>
    <w:rsid w:val="00181A52"/>
    <w:pPr>
      <w:keepNext/>
      <w:keepLines/>
      <w:spacing w:before="120" w:after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aliases w:val="LFA Heading 4"/>
    <w:basedOn w:val="Normal"/>
    <w:next w:val="Normal"/>
    <w:link w:val="Heading4Char"/>
    <w:uiPriority w:val="9"/>
    <w:unhideWhenUsed/>
    <w:rsid w:val="00181A52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LFA Heading 5"/>
    <w:basedOn w:val="Normal"/>
    <w:next w:val="Normal"/>
    <w:link w:val="Heading5Char"/>
    <w:uiPriority w:val="9"/>
    <w:unhideWhenUsed/>
    <w:rsid w:val="00181A52"/>
    <w:pPr>
      <w:keepNext/>
      <w:keepLines/>
      <w:spacing w:before="40" w:after="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LFA Heading 6"/>
    <w:basedOn w:val="Normal"/>
    <w:next w:val="Normal"/>
    <w:link w:val="Heading6Char"/>
    <w:uiPriority w:val="9"/>
    <w:unhideWhenUsed/>
    <w:rsid w:val="00181A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aliases w:val="LFA Heading 7"/>
    <w:basedOn w:val="Normal"/>
    <w:next w:val="Normal"/>
    <w:link w:val="Heading7Char"/>
    <w:uiPriority w:val="9"/>
    <w:unhideWhenUsed/>
    <w:rsid w:val="00181A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aliases w:val="LFA Heading 8"/>
    <w:basedOn w:val="Normal"/>
    <w:next w:val="Normal"/>
    <w:link w:val="Heading8Char"/>
    <w:uiPriority w:val="9"/>
    <w:unhideWhenUsed/>
    <w:rsid w:val="00181A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181A52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  <w:rsid w:val="00181A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1A52"/>
  </w:style>
  <w:style w:type="character" w:customStyle="1" w:styleId="Heading1Char">
    <w:name w:val="Heading 1 Char"/>
    <w:aliases w:val="LFA Main Heading Char"/>
    <w:basedOn w:val="DefaultParagraphFont"/>
    <w:link w:val="Heading1"/>
    <w:uiPriority w:val="9"/>
    <w:rsid w:val="001D0452"/>
    <w:rPr>
      <w:rFonts w:ascii="Century Gothic" w:eastAsiaTheme="majorEastAsia" w:hAnsi="Century Gothic" w:cstheme="majorBidi"/>
      <w:b/>
      <w:color w:val="15873E"/>
      <w:kern w:val="0"/>
      <w:sz w:val="36"/>
      <w:szCs w:val="32"/>
      <w14:ligatures w14:val="none"/>
    </w:rPr>
  </w:style>
  <w:style w:type="character" w:customStyle="1" w:styleId="Heading2Char">
    <w:name w:val="Heading 2 Char"/>
    <w:aliases w:val="LFA Sub Heading 1 Char"/>
    <w:basedOn w:val="DefaultParagraphFont"/>
    <w:link w:val="Heading2"/>
    <w:uiPriority w:val="9"/>
    <w:rsid w:val="00181A52"/>
    <w:rPr>
      <w:rFonts w:ascii="Century Gothic" w:eastAsiaTheme="majorEastAsia" w:hAnsi="Century Gothic" w:cstheme="majorBidi"/>
      <w:color w:val="15873E"/>
      <w:kern w:val="0"/>
      <w:sz w:val="28"/>
      <w:szCs w:val="26"/>
      <w:lang w:val="en-NZ"/>
      <w14:ligatures w14:val="none"/>
    </w:rPr>
  </w:style>
  <w:style w:type="character" w:customStyle="1" w:styleId="Heading3Char">
    <w:name w:val="Heading 3 Char"/>
    <w:aliases w:val="LFA Sub heading 2 Char"/>
    <w:basedOn w:val="DefaultParagraphFont"/>
    <w:link w:val="Heading3"/>
    <w:uiPriority w:val="9"/>
    <w:rsid w:val="00181A52"/>
    <w:rPr>
      <w:rFonts w:ascii="Century Gothic" w:eastAsiaTheme="majorEastAsia" w:hAnsi="Century Gothic" w:cstheme="majorBidi"/>
      <w:b/>
      <w:kern w:val="0"/>
      <w:sz w:val="28"/>
      <w:szCs w:val="24"/>
      <w:lang w:val="en-NZ"/>
      <w14:ligatures w14:val="none"/>
    </w:rPr>
  </w:style>
  <w:style w:type="character" w:customStyle="1" w:styleId="Heading4Char">
    <w:name w:val="Heading 4 Char"/>
    <w:aliases w:val="LFA Heading 4 Char"/>
    <w:basedOn w:val="DefaultParagraphFont"/>
    <w:link w:val="Heading4"/>
    <w:uiPriority w:val="9"/>
    <w:rsid w:val="00181A52"/>
    <w:rPr>
      <w:rFonts w:ascii="Century Gothic" w:eastAsiaTheme="majorEastAsia" w:hAnsi="Century Gothic" w:cstheme="majorBidi"/>
      <w:i/>
      <w:iCs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5Char">
    <w:name w:val="Heading 5 Char"/>
    <w:aliases w:val="LFA Heading 5 Char"/>
    <w:basedOn w:val="DefaultParagraphFont"/>
    <w:link w:val="Heading5"/>
    <w:uiPriority w:val="9"/>
    <w:rsid w:val="00181A52"/>
    <w:rPr>
      <w:rFonts w:ascii="Century Gothic" w:eastAsiaTheme="majorEastAsia" w:hAnsi="Century Gothic" w:cstheme="majorBidi"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6Char">
    <w:name w:val="Heading 6 Char"/>
    <w:aliases w:val="LFA Heading 6 Char"/>
    <w:basedOn w:val="DefaultParagraphFont"/>
    <w:link w:val="Heading6"/>
    <w:uiPriority w:val="9"/>
    <w:rsid w:val="00181A52"/>
    <w:rPr>
      <w:rFonts w:asciiTheme="majorHAnsi" w:eastAsiaTheme="majorEastAsia" w:hAnsiTheme="majorHAnsi" w:cstheme="majorBidi"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7Char">
    <w:name w:val="Heading 7 Char"/>
    <w:aliases w:val="LFA Heading 7 Char"/>
    <w:basedOn w:val="DefaultParagraphFont"/>
    <w:link w:val="Heading7"/>
    <w:uiPriority w:val="9"/>
    <w:rsid w:val="00181A52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8Char">
    <w:name w:val="Heading 8 Char"/>
    <w:aliases w:val="LFA Heading 8 Char"/>
    <w:basedOn w:val="DefaultParagraphFont"/>
    <w:link w:val="Heading8"/>
    <w:uiPriority w:val="9"/>
    <w:rsid w:val="00181A52"/>
    <w:rPr>
      <w:rFonts w:asciiTheme="majorHAnsi" w:eastAsiaTheme="majorEastAsia" w:hAnsiTheme="majorHAnsi" w:cstheme="majorBidi"/>
      <w:color w:val="272727" w:themeColor="text1" w:themeTint="D8"/>
      <w:kern w:val="0"/>
      <w:sz w:val="20"/>
      <w:szCs w:val="21"/>
      <w:lang w:val="en-N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181A52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NZ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96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5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5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A52"/>
    <w:pPr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1A52"/>
    <w:rPr>
      <w:rFonts w:ascii="Century Gothic" w:hAnsi="Century Gothic"/>
      <w:i/>
      <w:iCs/>
      <w:color w:val="404040" w:themeColor="text1" w:themeTint="BF"/>
      <w:kern w:val="0"/>
      <w:sz w:val="20"/>
      <w:lang w:val="en-NZ"/>
      <w14:ligatures w14:val="none"/>
    </w:rPr>
  </w:style>
  <w:style w:type="paragraph" w:styleId="ListParagraph">
    <w:name w:val="List Paragraph"/>
    <w:basedOn w:val="Normal"/>
    <w:uiPriority w:val="34"/>
    <w:qFormat/>
    <w:rsid w:val="00181A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5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181A52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873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A52"/>
    <w:rPr>
      <w:rFonts w:ascii="Century Gothic" w:hAnsi="Century Gothic"/>
      <w:i/>
      <w:iCs/>
      <w:color w:val="15873E"/>
      <w:kern w:val="0"/>
      <w:sz w:val="20"/>
      <w:lang w:val="en-NZ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181A52"/>
    <w:rPr>
      <w:rFonts w:ascii="Century Gothic" w:hAnsi="Century Gothic"/>
      <w:b/>
      <w:bCs/>
      <w:smallCaps/>
      <w:color w:val="15873E"/>
      <w:spacing w:val="5"/>
    </w:rPr>
  </w:style>
  <w:style w:type="paragraph" w:styleId="NoSpacing">
    <w:name w:val="No Spacing"/>
    <w:aliases w:val="Bullet list"/>
    <w:next w:val="Normal"/>
    <w:autoRedefine/>
    <w:uiPriority w:val="1"/>
    <w:qFormat/>
    <w:rsid w:val="00181A52"/>
    <w:pPr>
      <w:numPr>
        <w:numId w:val="3"/>
      </w:numPr>
      <w:spacing w:before="80" w:after="8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Emphasis">
    <w:name w:val="Emphasis"/>
    <w:basedOn w:val="DefaultParagraphFont"/>
    <w:uiPriority w:val="20"/>
    <w:qFormat/>
    <w:rsid w:val="00181A52"/>
    <w:rPr>
      <w:rFonts w:ascii="Century Gothic" w:hAnsi="Century Gothic"/>
      <w:i/>
      <w:iCs/>
    </w:rPr>
  </w:style>
  <w:style w:type="character" w:styleId="Strong">
    <w:name w:val="Strong"/>
    <w:basedOn w:val="DefaultParagraphFont"/>
    <w:uiPriority w:val="22"/>
    <w:rsid w:val="00181A5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8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52"/>
    <w:rPr>
      <w:rFonts w:ascii="Century Gothic" w:hAnsi="Century Gothic"/>
      <w:kern w:val="0"/>
      <w:sz w:val="20"/>
      <w:lang w:val="en-NZ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8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52"/>
    <w:rPr>
      <w:rFonts w:ascii="Century Gothic" w:hAnsi="Century Gothic"/>
      <w:kern w:val="0"/>
      <w:sz w:val="20"/>
      <w:lang w:val="en-NZ"/>
      <w14:ligatures w14:val="none"/>
    </w:rPr>
  </w:style>
  <w:style w:type="character" w:styleId="Hyperlink">
    <w:name w:val="Hyperlink"/>
    <w:basedOn w:val="DefaultParagraphFont"/>
    <w:uiPriority w:val="99"/>
    <w:unhideWhenUsed/>
    <w:rsid w:val="00181A52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1A52"/>
    <w:rPr>
      <w:color w:val="808080"/>
      <w:shd w:val="clear" w:color="auto" w:fill="E6E6E6"/>
    </w:rPr>
  </w:style>
  <w:style w:type="character" w:styleId="SubtleReference">
    <w:name w:val="Subtle Reference"/>
    <w:basedOn w:val="DefaultParagraphFont"/>
    <w:uiPriority w:val="31"/>
    <w:qFormat/>
    <w:rsid w:val="00181A52"/>
    <w:rPr>
      <w:rFonts w:ascii="Century Gothic" w:hAnsi="Century Gothic"/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181A52"/>
    <w:rPr>
      <w:rFonts w:ascii="Century Gothic" w:hAnsi="Century Gothic"/>
      <w:b/>
      <w:bCs/>
      <w:i/>
      <w:iCs/>
      <w:spacing w:val="5"/>
    </w:rPr>
  </w:style>
  <w:style w:type="paragraph" w:styleId="NormalWeb">
    <w:name w:val="Normal (Web)"/>
    <w:basedOn w:val="Normal"/>
    <w:uiPriority w:val="99"/>
    <w:semiHidden/>
    <w:unhideWhenUsed/>
    <w:rsid w:val="0018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58cl">
    <w:name w:val="_58cl"/>
    <w:basedOn w:val="DefaultParagraphFont"/>
    <w:rsid w:val="00181A52"/>
  </w:style>
  <w:style w:type="character" w:customStyle="1" w:styleId="58cm">
    <w:name w:val="_58cm"/>
    <w:basedOn w:val="DefaultParagraphFont"/>
    <w:rsid w:val="00181A52"/>
  </w:style>
  <w:style w:type="paragraph" w:styleId="BalloonText">
    <w:name w:val="Balloon Text"/>
    <w:basedOn w:val="Normal"/>
    <w:link w:val="BalloonTextChar"/>
    <w:uiPriority w:val="99"/>
    <w:semiHidden/>
    <w:unhideWhenUsed/>
    <w:rsid w:val="00181A5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A52"/>
    <w:rPr>
      <w:rFonts w:ascii="Tahoma" w:hAnsi="Tahoma" w:cs="Tahoma"/>
      <w:kern w:val="0"/>
      <w:sz w:val="16"/>
      <w:szCs w:val="16"/>
      <w:lang w:val="en-NZ"/>
      <w14:ligatures w14:val="none"/>
    </w:rPr>
  </w:style>
  <w:style w:type="table" w:styleId="LightList-Accent3">
    <w:name w:val="Light List Accent 3"/>
    <w:basedOn w:val="TableNormal"/>
    <w:uiPriority w:val="61"/>
    <w:rsid w:val="00181A52"/>
    <w:pPr>
      <w:spacing w:after="0" w:line="240" w:lineRule="auto"/>
    </w:pPr>
    <w:rPr>
      <w:rFonts w:asciiTheme="minorHAnsi" w:eastAsiaTheme="minorEastAsia" w:hAnsiTheme="minorHAnsi"/>
      <w:kern w:val="0"/>
      <w:lang w:val="en-US" w:eastAsia="ja-JP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TableGrid">
    <w:name w:val="Table Grid"/>
    <w:basedOn w:val="TableNormal"/>
    <w:uiPriority w:val="59"/>
    <w:rsid w:val="00181A52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181A52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181A52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verPageTitle">
    <w:name w:val="Cover Page Title"/>
    <w:qFormat/>
    <w:rsid w:val="00181A52"/>
    <w:pPr>
      <w:tabs>
        <w:tab w:val="left" w:pos="-142"/>
      </w:tabs>
      <w:spacing w:after="0" w:line="240" w:lineRule="auto"/>
      <w:ind w:left="-142"/>
      <w:jc w:val="center"/>
    </w:pPr>
    <w:rPr>
      <w:rFonts w:ascii="Century Gothic" w:eastAsiaTheme="majorEastAsia" w:hAnsi="Century Gothic" w:cstheme="majorBidi"/>
      <w:b/>
      <w:bCs/>
      <w:color w:val="15873E"/>
      <w:kern w:val="0"/>
      <w:sz w:val="100"/>
      <w:szCs w:val="100"/>
      <w14:ligatures w14:val="none"/>
    </w:rPr>
  </w:style>
  <w:style w:type="paragraph" w:customStyle="1" w:styleId="CoverPagesubheading">
    <w:name w:val="Cover Page sub heading"/>
    <w:qFormat/>
    <w:rsid w:val="00181A52"/>
    <w:pPr>
      <w:tabs>
        <w:tab w:val="left" w:pos="-142"/>
      </w:tabs>
      <w:spacing w:after="0" w:line="240" w:lineRule="auto"/>
      <w:ind w:left="-142"/>
    </w:pPr>
    <w:rPr>
      <w:rFonts w:ascii="Century Gothic" w:eastAsiaTheme="majorEastAsia" w:hAnsi="Century Gothic" w:cstheme="majorBidi"/>
      <w:bCs/>
      <w:color w:val="000000" w:themeColor="text1"/>
      <w:kern w:val="0"/>
      <w:sz w:val="82"/>
      <w:szCs w:val="82"/>
      <w:lang w:val="en-US"/>
      <w14:ligatures w14:val="none"/>
    </w:rPr>
  </w:style>
  <w:style w:type="paragraph" w:customStyle="1" w:styleId="Body">
    <w:name w:val="Body"/>
    <w:basedOn w:val="Normal"/>
    <w:uiPriority w:val="99"/>
    <w:rsid w:val="00181A52"/>
    <w:pPr>
      <w:widowControl w:val="0"/>
      <w:suppressAutoHyphens/>
      <w:autoSpaceDE w:val="0"/>
      <w:autoSpaceDN w:val="0"/>
      <w:adjustRightInd w:val="0"/>
      <w:spacing w:before="0" w:after="113" w:line="260" w:lineRule="atLeast"/>
      <w:textAlignment w:val="center"/>
    </w:pPr>
    <w:rPr>
      <w:rFonts w:ascii="ConcordW00-Light" w:eastAsiaTheme="minorEastAsia" w:hAnsi="ConcordW00-Light" w:cs="ConcordW00-Light"/>
      <w:color w:val="000000"/>
      <w:sz w:val="19"/>
      <w:szCs w:val="19"/>
      <w:lang w:val="en-US"/>
    </w:rPr>
  </w:style>
  <w:style w:type="paragraph" w:styleId="Revision">
    <w:name w:val="Revision"/>
    <w:hidden/>
    <w:uiPriority w:val="99"/>
    <w:semiHidden/>
    <w:rsid w:val="00181A52"/>
    <w:pPr>
      <w:spacing w:after="0" w:line="240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1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1A5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1A52"/>
    <w:rPr>
      <w:rFonts w:ascii="Century Gothic" w:hAnsi="Century Gothic"/>
      <w:kern w:val="0"/>
      <w:sz w:val="20"/>
      <w:szCs w:val="20"/>
      <w:lang w:val="en-NZ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1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1A52"/>
    <w:rPr>
      <w:rFonts w:ascii="Century Gothic" w:hAnsi="Century Gothic"/>
      <w:b/>
      <w:bCs/>
      <w:kern w:val="0"/>
      <w:sz w:val="20"/>
      <w:szCs w:val="20"/>
      <w:lang w:val="en-NZ"/>
      <w14:ligatures w14:val="none"/>
    </w:rPr>
  </w:style>
  <w:style w:type="table" w:styleId="GridTable1Light-Accent1">
    <w:name w:val="Grid Table 1 Light Accent 1"/>
    <w:basedOn w:val="TableNormal"/>
    <w:uiPriority w:val="46"/>
    <w:rsid w:val="00181A52"/>
    <w:pPr>
      <w:spacing w:after="0" w:line="240" w:lineRule="auto"/>
    </w:pPr>
    <w:rPr>
      <w:rFonts w:asciiTheme="minorHAnsi" w:hAnsiTheme="minorHAnsi"/>
      <w:color w:val="15873E"/>
      <w:kern w:val="0"/>
      <w:lang w:val="en-NZ"/>
      <w14:ligatures w14:val="none"/>
    </w:rPr>
    <w:tblPr>
      <w:tblStyleRowBandSize w:val="1"/>
      <w:tblStyleColBandSize w:val="1"/>
      <w:tblBorders>
        <w:top w:val="single" w:sz="4" w:space="0" w:color="15873E"/>
        <w:left w:val="single" w:sz="4" w:space="0" w:color="15873E"/>
        <w:bottom w:val="single" w:sz="4" w:space="0" w:color="15873E"/>
        <w:right w:val="single" w:sz="4" w:space="0" w:color="15873E"/>
        <w:insideH w:val="single" w:sz="4" w:space="0" w:color="15873E"/>
        <w:insideV w:val="single" w:sz="4" w:space="0" w:color="15873E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ynOrdman\Documents\Custom%20Office%20Templates\LFA_word%20document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1E2F0827B45419740A4A6A0A42FFE" ma:contentTypeVersion="16" ma:contentTypeDescription="Create a new document." ma:contentTypeScope="" ma:versionID="037bef62a406f50073a01d6e5e8397d4">
  <xsd:schema xmlns:xsd="http://www.w3.org/2001/XMLSchema" xmlns:xs="http://www.w3.org/2001/XMLSchema" xmlns:p="http://schemas.microsoft.com/office/2006/metadata/properties" xmlns:ns2="49aa80f4-2671-41a1-b089-45140b2a8d11" xmlns:ns3="c0546734-47b2-4054-8c10-8a602925cf1d" targetNamespace="http://schemas.microsoft.com/office/2006/metadata/properties" ma:root="true" ma:fieldsID="d43ff27dac9c43e91b95f0b211c0b8d3" ns2:_="" ns3:_="">
    <xsd:import namespace="49aa80f4-2671-41a1-b089-45140b2a8d11"/>
    <xsd:import namespace="c0546734-47b2-4054-8c10-8a602925c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80f4-2671-41a1-b089-45140b2a8d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ca14a6b-f780-48d9-bc37-2b98b61cd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46734-47b2-4054-8c10-8a602925cf1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ef444e1-3814-44a5-a332-bf2b133dceba}" ma:internalName="TaxCatchAll" ma:showField="CatchAllData" ma:web="c0546734-47b2-4054-8c10-8a602925cf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546734-47b2-4054-8c10-8a602925cf1d" xsi:nil="true"/>
    <lcf76f155ced4ddcb4097134ff3c332f xmlns="49aa80f4-2671-41a1-b089-45140b2a8d1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4DD61-E925-441F-8741-BC0573085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C4CB7-0B21-4732-A88E-EB051668E539}"/>
</file>

<file path=customXml/itemProps3.xml><?xml version="1.0" encoding="utf-8"?>
<ds:datastoreItem xmlns:ds="http://schemas.openxmlformats.org/officeDocument/2006/customXml" ds:itemID="{DA4148F5-5047-441E-B420-059C8C00696D}">
  <ds:schemaRefs>
    <ds:schemaRef ds:uri="http://schemas.microsoft.com/office/2006/metadata/properties"/>
    <ds:schemaRef ds:uri="http://schemas.microsoft.com/office/infopath/2007/PartnerControls"/>
    <ds:schemaRef ds:uri="1d705c84-7d90-4a73-b512-5c560b9a33e0"/>
    <ds:schemaRef ds:uri="e6d06bd8-690e-4a60-8728-e7a05eb970a8"/>
  </ds:schemaRefs>
</ds:datastoreItem>
</file>

<file path=customXml/itemProps4.xml><?xml version="1.0" encoding="utf-8"?>
<ds:datastoreItem xmlns:ds="http://schemas.openxmlformats.org/officeDocument/2006/customXml" ds:itemID="{3C9D6184-4FF0-496F-84E4-3B36432C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LFA_word document_2024</Template>
  <TotalTime>2</TotalTime>
  <Pages>4</Pages>
  <Words>97</Words>
  <Characters>663</Characters>
  <Application>Microsoft Office Word</Application>
  <DocSecurity>0</DocSecurity>
  <Lines>66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Dunne</dc:creator>
  <cp:keywords/>
  <dc:description/>
  <cp:lastModifiedBy>Robyn Ordman</cp:lastModifiedBy>
  <cp:revision>4</cp:revision>
  <dcterms:created xsi:type="dcterms:W3CDTF">2026-02-10T06:55:00Z</dcterms:created>
  <dcterms:modified xsi:type="dcterms:W3CDTF">2026-02-10T06:57:00Z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0x0101001861E2F0827B45419740A4A6A0A42FFE</vt:lpwstr>
  </property>
  <property fmtid="{D5CDD505-2E9C-101B-9397-08002B2CF9AE}" pid="3" name="MediaServiceImageTags">
    <vt:lpwstr/>
  </property>
  <property fmtid="{D5CDD505-2E9C-101B-9397-08002B2CF9AE}" pid="4" name="Order">
    <vt:r8>26832200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